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53188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BAWRE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4909EE3F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</w:p>
    <w:p w14:paraId="1D05B770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</w:p>
    <w:p w14:paraId="7F5B0146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He was one of the feoffees of 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of a </w:t>
      </w:r>
      <w:proofErr w:type="gramStart"/>
      <w:r>
        <w:rPr>
          <w:rFonts w:eastAsia="Times New Roman" w:cs="Times New Roman"/>
          <w:szCs w:val="24"/>
        </w:rPr>
        <w:t>tenement</w:t>
      </w:r>
      <w:proofErr w:type="gramEnd"/>
    </w:p>
    <w:p w14:paraId="614CE678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and a garden in Ipswich who had to see that Prior Richard </w:t>
      </w:r>
      <w:proofErr w:type="spellStart"/>
      <w:r>
        <w:rPr>
          <w:rFonts w:eastAsia="Times New Roman" w:cs="Times New Roman"/>
          <w:szCs w:val="24"/>
        </w:rPr>
        <w:t>Forthe</w:t>
      </w:r>
      <w:proofErr w:type="spellEnd"/>
      <w:r>
        <w:rPr>
          <w:rFonts w:eastAsia="Times New Roman" w:cs="Times New Roman"/>
          <w:szCs w:val="24"/>
        </w:rPr>
        <w:t xml:space="preserve"> and the</w:t>
      </w:r>
    </w:p>
    <w:p w14:paraId="5E32762A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convent of Holy Trinity should occupy the above after Richard’s death.</w:t>
      </w:r>
    </w:p>
    <w:p w14:paraId="50EC0AAA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A61FAB2" w14:textId="77777777" w:rsidR="000866BD" w:rsidRDefault="000866BD" w:rsidP="000866B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6BDB3775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</w:p>
    <w:p w14:paraId="53EB7791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</w:p>
    <w:p w14:paraId="0B56DD74" w14:textId="77777777" w:rsidR="000866BD" w:rsidRDefault="000866BD" w:rsidP="000866B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45CC26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4024" w14:textId="77777777" w:rsidR="000866BD" w:rsidRDefault="000866BD" w:rsidP="009139A6">
      <w:r>
        <w:separator/>
      </w:r>
    </w:p>
  </w:endnote>
  <w:endnote w:type="continuationSeparator" w:id="0">
    <w:p w14:paraId="6549973F" w14:textId="77777777" w:rsidR="000866BD" w:rsidRDefault="000866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BAA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A8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AB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DB38B" w14:textId="77777777" w:rsidR="000866BD" w:rsidRDefault="000866BD" w:rsidP="009139A6">
      <w:r>
        <w:separator/>
      </w:r>
    </w:p>
  </w:footnote>
  <w:footnote w:type="continuationSeparator" w:id="0">
    <w:p w14:paraId="790959EC" w14:textId="77777777" w:rsidR="000866BD" w:rsidRDefault="000866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0F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C7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CE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BD"/>
    <w:rsid w:val="000666E0"/>
    <w:rsid w:val="000866B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1BAF9"/>
  <w15:chartTrackingRefBased/>
  <w15:docId w15:val="{B6A0D068-4787-472F-A520-52E7B09E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2023-04-26T11:02:00Z</dcterms:created>
  <dcterms:modified xsi:type="dcterms:W3CDTF">2023-04-26T11:02:00Z</dcterms:modified>
</cp:coreProperties>
</file>